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BB3358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D78E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BB33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BB335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ภาษีป้ายพ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2510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15/07/2015 10:08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1)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ภายในเดือนมีนาคม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3)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ภายในระยะเวลา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วันนับแต่วันที่ได้รับอุทธรณ์ตามพระราชบัญญัติภาษีป้ายพ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2510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หน่วยงานผู้รับผิดชอบคือองค์การบริหารส่วนตำบลทะเมนชัย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หน่วยงานผู้รับผิดชอบคือองค์การบริหารส่วนตำบลทะเมนชัย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วันนับแต่ได้รับแจ้งการประเมิน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วันจะต้องชำระเงินเพิ่มตามอัตราที่กฎหมายกำหนด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หน่วยงานผู้รับผิดชอบคือองค์การบริหารส่วนตำบลทะเมนชัย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46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Pr="000C2AAC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790C" w:rsidRDefault="0057790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790C" w:rsidRDefault="0057790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790C" w:rsidRDefault="0057790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790C" w:rsidRPr="000C2AAC" w:rsidRDefault="0057790C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องค์การบริหารส่วนตำบลทะเมนชัยเบอร์โทรศัพท์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e-maill - tamenchai@hotmail.com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ที่ทำการองค์การบริหารส่วนตำบลทะเมนชัยหมู่ที่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ตำบลทะเมนชัยอำเภอลำปลายมาศจังหวัดบุรีรัมย์เบอร์โทรศัพท์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BB3358" w:rsidP="008C1396">
            <w:pPr>
              <w:rPr>
                <w:rFonts w:asciiTheme="minorBidi" w:hAnsiTheme="minorBidi"/>
                <w:sz w:val="32"/>
                <w:szCs w:val="32"/>
              </w:rPr>
            </w:pPr>
            <w:r>
              <w:br w:type="page"/>
            </w:r>
            <w:r w:rsidR="00F064C0"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  <w:p w:rsidR="00BB3358" w:rsidRDefault="00BB3358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BB3358" w:rsidRDefault="00BB3358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  <w:p w:rsidR="00BB3358" w:rsidRPr="000C2AAC" w:rsidRDefault="00BB3358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AB17E2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นายทองอยู่ อินทรกำแหง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3DC" w:rsidRDefault="00F533DC" w:rsidP="00C81DB8">
      <w:pPr>
        <w:spacing w:after="0" w:line="240" w:lineRule="auto"/>
      </w:pPr>
      <w:r>
        <w:separator/>
      </w:r>
    </w:p>
  </w:endnote>
  <w:endnote w:type="continuationSeparator" w:id="0">
    <w:p w:rsidR="00F533DC" w:rsidRDefault="00F533D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3DC" w:rsidRDefault="00F533DC" w:rsidP="00C81DB8">
      <w:pPr>
        <w:spacing w:after="0" w:line="240" w:lineRule="auto"/>
      </w:pPr>
      <w:r>
        <w:separator/>
      </w:r>
    </w:p>
  </w:footnote>
  <w:footnote w:type="continuationSeparator" w:id="0">
    <w:p w:rsidR="00F533DC" w:rsidRDefault="00F533D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D78E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B17E2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B17E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9266A"/>
    <w:rsid w:val="002B2D62"/>
    <w:rsid w:val="002B3B12"/>
    <w:rsid w:val="002B4D3D"/>
    <w:rsid w:val="002C3E03"/>
    <w:rsid w:val="00313D38"/>
    <w:rsid w:val="0032166E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7790C"/>
    <w:rsid w:val="00593E8D"/>
    <w:rsid w:val="005C6B68"/>
    <w:rsid w:val="005E4950"/>
    <w:rsid w:val="00600A25"/>
    <w:rsid w:val="006306CF"/>
    <w:rsid w:val="006437C0"/>
    <w:rsid w:val="0064558D"/>
    <w:rsid w:val="0065175D"/>
    <w:rsid w:val="006614F1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93D4A"/>
    <w:rsid w:val="007B077C"/>
    <w:rsid w:val="007D78E2"/>
    <w:rsid w:val="007E1E74"/>
    <w:rsid w:val="00811134"/>
    <w:rsid w:val="0085230C"/>
    <w:rsid w:val="00862FC5"/>
    <w:rsid w:val="0087182F"/>
    <w:rsid w:val="0087509D"/>
    <w:rsid w:val="00894B2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66B6"/>
    <w:rsid w:val="00A05B9B"/>
    <w:rsid w:val="00A10CDA"/>
    <w:rsid w:val="00A13B6C"/>
    <w:rsid w:val="00A47E94"/>
    <w:rsid w:val="00A86BAB"/>
    <w:rsid w:val="00AA7734"/>
    <w:rsid w:val="00AB17E2"/>
    <w:rsid w:val="00AC4ACB"/>
    <w:rsid w:val="00AE6A9D"/>
    <w:rsid w:val="00AF4A06"/>
    <w:rsid w:val="00B10FD1"/>
    <w:rsid w:val="00B23DA2"/>
    <w:rsid w:val="00B509FC"/>
    <w:rsid w:val="00B95782"/>
    <w:rsid w:val="00BB3358"/>
    <w:rsid w:val="00BC5DA7"/>
    <w:rsid w:val="00BF6CA4"/>
    <w:rsid w:val="00C1539D"/>
    <w:rsid w:val="00C21238"/>
    <w:rsid w:val="00C26ED0"/>
    <w:rsid w:val="00C2701C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77540"/>
    <w:rsid w:val="00E90756"/>
    <w:rsid w:val="00E97AE3"/>
    <w:rsid w:val="00EA6950"/>
    <w:rsid w:val="00EB5853"/>
    <w:rsid w:val="00EC08A9"/>
    <w:rsid w:val="00EF0DAF"/>
    <w:rsid w:val="00F028A3"/>
    <w:rsid w:val="00F064C0"/>
    <w:rsid w:val="00F533DC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2381-AE53-4A63-9808-EFA7EEBE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658</TotalTime>
  <Pages>6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91</cp:revision>
  <cp:lastPrinted>2015-07-20T08:14:00Z</cp:lastPrinted>
  <dcterms:created xsi:type="dcterms:W3CDTF">2015-04-23T03:41:00Z</dcterms:created>
  <dcterms:modified xsi:type="dcterms:W3CDTF">2015-09-23T04:25:00Z</dcterms:modified>
</cp:coreProperties>
</file>